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FA698" w14:textId="77777777"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31A715A6" w14:textId="77777777"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71F641AA" w14:textId="77777777"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0F421816" w14:textId="77777777" w:rsidR="00177998" w:rsidRDefault="00177998">
      <w:pPr>
        <w:framePr w:w="11630" w:h="732" w:hRule="exact" w:hSpace="187" w:wrap="around" w:vAnchor="page" w:hAnchor="page" w:x="298" w:y="851"/>
        <w:jc w:val="center"/>
      </w:pPr>
    </w:p>
    <w:p w14:paraId="75A2CB3F" w14:textId="77777777" w:rsidR="00177998" w:rsidRPr="00A87614" w:rsidRDefault="0017799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C04D3C">
        <w:rPr>
          <w:rFonts w:ascii="Times New Roman" w:hAnsi="Times New Roman"/>
          <w:smallCaps/>
          <w:noProof/>
          <w:sz w:val="20"/>
        </w:rPr>
        <w:t>19 January, 2013</w:t>
      </w:r>
      <w:r>
        <w:rPr>
          <w:rFonts w:ascii="Times New Roman" w:hAnsi="Times New Roman"/>
          <w:smallCaps/>
          <w:sz w:val="20"/>
        </w:rPr>
        <w:fldChar w:fldCharType="end"/>
      </w:r>
    </w:p>
    <w:p w14:paraId="015C262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472F656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00510639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009FEF41" w14:textId="600A8E10" w:rsidR="00756DE1" w:rsidRDefault="00756DE1" w:rsidP="00756DE1">
      <w:pPr>
        <w:rPr>
          <w:rFonts w:ascii="Times New Roman" w:hAnsi="Times New Roman"/>
          <w:szCs w:val="24"/>
        </w:rPr>
      </w:pPr>
    </w:p>
    <w:p w14:paraId="183CDCF3" w14:textId="6369A16B" w:rsidR="00C04D3C" w:rsidRDefault="00C04D3C" w:rsidP="00756DE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Mike Prasad</w:t>
      </w:r>
    </w:p>
    <w:p w14:paraId="71F51D15" w14:textId="4058CF66" w:rsidR="00C04D3C" w:rsidRDefault="00C04D3C" w:rsidP="00756DE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340 – 15</w:t>
      </w:r>
      <w:r w:rsidRPr="00C04D3C">
        <w:rPr>
          <w:rFonts w:ascii="Times New Roman" w:hAnsi="Times New Roman"/>
          <w:szCs w:val="24"/>
          <w:vertAlign w:val="superscript"/>
        </w:rPr>
        <w:t>th</w:t>
      </w:r>
      <w:r>
        <w:rPr>
          <w:rFonts w:ascii="Times New Roman" w:hAnsi="Times New Roman"/>
          <w:szCs w:val="24"/>
        </w:rPr>
        <w:t xml:space="preserve"> Avenue</w:t>
      </w:r>
    </w:p>
    <w:p w14:paraId="4CDC73F1" w14:textId="291DC292" w:rsidR="00C04D3C" w:rsidRDefault="00C04D3C" w:rsidP="00756DE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Seattle, WA  98122</w:t>
      </w:r>
    </w:p>
    <w:p w14:paraId="2A1956A5" w14:textId="77777777" w:rsidR="00C04D3C" w:rsidRDefault="00C04D3C" w:rsidP="00756DE1">
      <w:pPr>
        <w:rPr>
          <w:rFonts w:ascii="Times New Roman" w:hAnsi="Times New Roman"/>
          <w:szCs w:val="24"/>
        </w:rPr>
      </w:pPr>
    </w:p>
    <w:p w14:paraId="75BE3194" w14:textId="19FAFB7F" w:rsidR="00C04D3C" w:rsidRDefault="00C04D3C" w:rsidP="00756DE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Mike:</w:t>
      </w:r>
    </w:p>
    <w:p w14:paraId="1C80F31A" w14:textId="77777777" w:rsidR="00C04D3C" w:rsidRDefault="00C04D3C" w:rsidP="00756DE1">
      <w:pPr>
        <w:rPr>
          <w:rFonts w:ascii="Times New Roman" w:hAnsi="Times New Roman"/>
          <w:szCs w:val="24"/>
        </w:rPr>
      </w:pPr>
    </w:p>
    <w:p w14:paraId="4C8F02D0" w14:textId="60FD5B1D" w:rsidR="00C04D3C" w:rsidRDefault="00C04D3C" w:rsidP="00C04D3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This will confirm your payment of $500 today toward your outstanding legal fees with our office.  You have made this payment with a Cashier’s Check, No. 1084000218.</w:t>
      </w:r>
      <w:r w:rsidR="00192F1B">
        <w:rPr>
          <w:rFonts w:ascii="Times New Roman" w:hAnsi="Times New Roman"/>
          <w:szCs w:val="24"/>
        </w:rPr>
        <w:t xml:space="preserve">  Your balance due is now $3,000.</w:t>
      </w:r>
      <w:bookmarkStart w:id="0" w:name="_GoBack"/>
      <w:bookmarkEnd w:id="0"/>
    </w:p>
    <w:p w14:paraId="343B45D4" w14:textId="77777777" w:rsidR="00C04D3C" w:rsidRDefault="00C04D3C" w:rsidP="00C04D3C">
      <w:pPr>
        <w:jc w:val="both"/>
        <w:rPr>
          <w:rFonts w:ascii="Times New Roman" w:hAnsi="Times New Roman"/>
          <w:szCs w:val="24"/>
        </w:rPr>
      </w:pPr>
    </w:p>
    <w:p w14:paraId="60F2AA29" w14:textId="1FEB1FF3" w:rsidR="00C04D3C" w:rsidRDefault="00C04D3C" w:rsidP="00C04D3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 for your payment.</w:t>
      </w:r>
    </w:p>
    <w:p w14:paraId="1C3B0993" w14:textId="77777777" w:rsidR="00C04D3C" w:rsidRDefault="00C04D3C" w:rsidP="00C04D3C">
      <w:pPr>
        <w:jc w:val="both"/>
        <w:rPr>
          <w:rFonts w:ascii="Times New Roman" w:hAnsi="Times New Roman"/>
          <w:szCs w:val="24"/>
        </w:rPr>
      </w:pPr>
    </w:p>
    <w:p w14:paraId="1A357510" w14:textId="0FD89ABE" w:rsidR="00C04D3C" w:rsidRDefault="00C04D3C" w:rsidP="00C04D3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14:paraId="5876C00F" w14:textId="77777777" w:rsidR="00C04D3C" w:rsidRDefault="00C04D3C" w:rsidP="00C04D3C">
      <w:pPr>
        <w:jc w:val="both"/>
        <w:rPr>
          <w:rFonts w:ascii="Times New Roman" w:hAnsi="Times New Roman"/>
          <w:szCs w:val="24"/>
        </w:rPr>
      </w:pPr>
    </w:p>
    <w:p w14:paraId="0F26F378" w14:textId="77777777" w:rsidR="00C04D3C" w:rsidRDefault="00C04D3C" w:rsidP="00C04D3C">
      <w:pPr>
        <w:jc w:val="both"/>
        <w:rPr>
          <w:rFonts w:ascii="Times New Roman" w:hAnsi="Times New Roman"/>
          <w:szCs w:val="24"/>
        </w:rPr>
      </w:pPr>
    </w:p>
    <w:p w14:paraId="64570D72" w14:textId="77777777" w:rsidR="00C04D3C" w:rsidRDefault="00C04D3C" w:rsidP="00C04D3C">
      <w:pPr>
        <w:jc w:val="both"/>
        <w:rPr>
          <w:rFonts w:ascii="Times New Roman" w:hAnsi="Times New Roman"/>
          <w:szCs w:val="24"/>
        </w:rPr>
      </w:pPr>
    </w:p>
    <w:p w14:paraId="7AABB9DC" w14:textId="290618E5" w:rsidR="00C04D3C" w:rsidRPr="00F90576" w:rsidRDefault="00C04D3C" w:rsidP="00C04D3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Phillips</w:t>
      </w:r>
    </w:p>
    <w:sectPr w:rsidR="00C04D3C" w:rsidRPr="00F90576" w:rsidSect="00344812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852E0" w14:textId="77777777" w:rsidR="00F90576" w:rsidRDefault="00F90576">
      <w:r>
        <w:separator/>
      </w:r>
    </w:p>
  </w:endnote>
  <w:endnote w:type="continuationSeparator" w:id="0">
    <w:p w14:paraId="3E1C4C75" w14:textId="77777777" w:rsidR="00F90576" w:rsidRDefault="00F90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EE214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</w:p>
  <w:p w14:paraId="22B40145" w14:textId="77777777" w:rsidR="00F90576" w:rsidRDefault="00F90576" w:rsidP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500 Chase Bank Building   7900 SE 28</w:t>
    </w:r>
    <w:r w:rsidRPr="007D69A1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</w:t>
    </w:r>
  </w:p>
  <w:p w14:paraId="6EA16C09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</w:t>
    </w:r>
    <w:proofErr w:type="gramStart"/>
    <w:r>
      <w:rPr>
        <w:rFonts w:ascii="Garamond" w:hAnsi="Garamond"/>
        <w:b/>
        <w:i/>
        <w:sz w:val="18"/>
      </w:rPr>
      <w:t>Washington  98040</w:t>
    </w:r>
    <w:proofErr w:type="gramEnd"/>
    <w:r>
      <w:rPr>
        <w:rFonts w:ascii="Garamond" w:hAnsi="Garamond"/>
        <w:b/>
        <w:i/>
        <w:sz w:val="18"/>
      </w:rPr>
      <w:t xml:space="preserve">   </w:t>
    </w:r>
  </w:p>
  <w:p w14:paraId="41BA8969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206.770.7215 (fax</w:t>
    </w:r>
    <w:proofErr w:type="gramStart"/>
    <w:r>
      <w:rPr>
        <w:rFonts w:ascii="Garamond" w:hAnsi="Garamond"/>
        <w:b/>
        <w:i/>
        <w:sz w:val="18"/>
      </w:rPr>
      <w:t>)  206.286.0167</w:t>
    </w:r>
    <w:proofErr w:type="gramEnd"/>
    <w:r>
      <w:rPr>
        <w:rFonts w:ascii="Garamond" w:hAnsi="Garamond"/>
        <w:b/>
        <w:i/>
        <w:sz w:val="18"/>
      </w:rPr>
      <w:t xml:space="preserve"> (voice)</w:t>
    </w:r>
  </w:p>
  <w:p w14:paraId="2C36499A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39B26539" w14:textId="77777777" w:rsidR="00F90576" w:rsidRDefault="00F90576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</w:t>
    </w:r>
    <w:proofErr w:type="gramStart"/>
    <w:r>
      <w:rPr>
        <w:rFonts w:ascii="Garamond" w:hAnsi="Garamond"/>
        <w:b/>
        <w:smallCaps/>
        <w:sz w:val="14"/>
      </w:rPr>
      <w:t>:     Pennsylvania</w:t>
    </w:r>
    <w:proofErr w:type="gramEnd"/>
    <w:r>
      <w:rPr>
        <w:rFonts w:ascii="Garamond" w:hAnsi="Garamond"/>
        <w:b/>
        <w:smallCaps/>
        <w:sz w:val="14"/>
      </w:rPr>
      <w:t xml:space="preserve">   Washington State</w:t>
    </w:r>
  </w:p>
  <w:p w14:paraId="0BE2121A" w14:textId="3FAFB917" w:rsidR="00F90576" w:rsidRDefault="00C04D3C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312F66E5" wp14:editId="3844BA66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8B1BF6" w14:textId="77777777" w:rsidR="00F90576" w:rsidRDefault="00F90576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192F1B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2DBC6BC2" w14:textId="77777777" w:rsidR="00F90576" w:rsidRDefault="00F90576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retaining letter fraud.docx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307EBE95" w14:textId="77777777" w:rsidR="00F90576" w:rsidRDefault="00F90576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14:paraId="028B1BF6" w14:textId="77777777" w:rsidR="00F90576" w:rsidRDefault="00F90576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192F1B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2DBC6BC2" w14:textId="77777777" w:rsidR="00F90576" w:rsidRDefault="00F90576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retaining letter fraud.docx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307EBE95" w14:textId="77777777" w:rsidR="00F90576" w:rsidRDefault="00F90576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F90576">
      <w:rPr>
        <w:rFonts w:ascii="Garamond" w:hAnsi="Garamond"/>
        <w:b/>
        <w:smallCaps/>
        <w:sz w:val="14"/>
      </w:rPr>
      <w:t>Member: American Immigration Lawyers Association</w:t>
    </w:r>
  </w:p>
  <w:p w14:paraId="7ADD337A" w14:textId="77777777" w:rsidR="00F90576" w:rsidRDefault="00F9057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ED7DB" w14:textId="77777777" w:rsidR="00F90576" w:rsidRDefault="00F90576">
      <w:r>
        <w:separator/>
      </w:r>
    </w:p>
  </w:footnote>
  <w:footnote w:type="continuationSeparator" w:id="0">
    <w:p w14:paraId="584B6E49" w14:textId="77777777" w:rsidR="00F90576" w:rsidRDefault="00F905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59"/>
    <w:rsid w:val="000305AC"/>
    <w:rsid w:val="000A229B"/>
    <w:rsid w:val="000E3686"/>
    <w:rsid w:val="00177998"/>
    <w:rsid w:val="00192F1B"/>
    <w:rsid w:val="001A784D"/>
    <w:rsid w:val="001C1F65"/>
    <w:rsid w:val="00344812"/>
    <w:rsid w:val="003743B6"/>
    <w:rsid w:val="00403CFA"/>
    <w:rsid w:val="0052414F"/>
    <w:rsid w:val="00554788"/>
    <w:rsid w:val="005B2CE4"/>
    <w:rsid w:val="006A6C50"/>
    <w:rsid w:val="006D289A"/>
    <w:rsid w:val="00756DE1"/>
    <w:rsid w:val="007C05A7"/>
    <w:rsid w:val="007D69A1"/>
    <w:rsid w:val="008957EE"/>
    <w:rsid w:val="0095749E"/>
    <w:rsid w:val="009B1544"/>
    <w:rsid w:val="00A87614"/>
    <w:rsid w:val="00BC4979"/>
    <w:rsid w:val="00C04D3C"/>
    <w:rsid w:val="00C604D3"/>
    <w:rsid w:val="00E553BA"/>
    <w:rsid w:val="00E73970"/>
    <w:rsid w:val="00F2602A"/>
    <w:rsid w:val="00F60784"/>
    <w:rsid w:val="00F86059"/>
    <w:rsid w:val="00F90576"/>
    <w:rsid w:val="00F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4:docId w14:val="73FB0C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\AppData\Roaming\Microsoft\Templates\LawOfficeMercerIsla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\Users\william\AppData\Roaming\Microsoft\Templates\LawOfficeMercerIsland.dotx</Template>
  <TotalTime>2</TotalTime>
  <Pages>1</Pages>
  <Words>60</Words>
  <Characters>346</Characters>
  <Application>Microsoft Macintosh Word</Application>
  <DocSecurity>0</DocSecurity>
  <Lines>2</Lines>
  <Paragraphs>1</Paragraphs>
  <ScaleCrop>false</ScaleCrop>
  <Company>Le Homme Sans Peur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Perry Mason</dc:creator>
  <cp:keywords/>
  <dc:description/>
  <cp:lastModifiedBy>William Frick</cp:lastModifiedBy>
  <cp:revision>3</cp:revision>
  <cp:lastPrinted>2010-09-04T03:20:00Z</cp:lastPrinted>
  <dcterms:created xsi:type="dcterms:W3CDTF">2013-01-19T21:18:00Z</dcterms:created>
  <dcterms:modified xsi:type="dcterms:W3CDTF">2013-01-19T21:19:00Z</dcterms:modified>
</cp:coreProperties>
</file>